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2A235" w14:textId="49892F40" w:rsidR="0016540B" w:rsidRPr="00E62729" w:rsidRDefault="00C57EC0" w:rsidP="00C57EC0">
      <w:pPr>
        <w:jc w:val="right"/>
        <w:rPr>
          <w:rFonts w:ascii="Calibri" w:hAnsi="Calibri" w:cs="Calibri"/>
        </w:rPr>
      </w:pPr>
      <w:r w:rsidRPr="00E62729">
        <w:rPr>
          <w:rFonts w:ascii="Calibri" w:hAnsi="Calibri" w:cs="Calibri"/>
        </w:rPr>
        <w:t xml:space="preserve">Anexa </w:t>
      </w:r>
      <w:r w:rsidR="00496348">
        <w:rPr>
          <w:rFonts w:ascii="Calibri" w:hAnsi="Calibri" w:cs="Calibri"/>
        </w:rPr>
        <w:t xml:space="preserve">nr. </w:t>
      </w:r>
      <w:r w:rsidR="00E11DA7">
        <w:rPr>
          <w:rFonts w:ascii="Calibri" w:hAnsi="Calibri" w:cs="Calibri"/>
        </w:rPr>
        <w:t>5</w:t>
      </w:r>
    </w:p>
    <w:p w14:paraId="52A5AAA3" w14:textId="77777777" w:rsidR="0016540B" w:rsidRPr="00E62729" w:rsidRDefault="0016540B" w:rsidP="0016540B"/>
    <w:p w14:paraId="389011D2" w14:textId="77777777" w:rsidR="003C2B68" w:rsidRPr="00E11DA7" w:rsidRDefault="003C2B68" w:rsidP="00E62729">
      <w:pPr>
        <w:pStyle w:val="Antet"/>
        <w:jc w:val="both"/>
        <w:rPr>
          <w:rFonts w:ascii="Calibri" w:eastAsia="Calibri" w:hAnsi="Calibri" w:cs="Calibri"/>
        </w:rPr>
      </w:pPr>
      <w:bookmarkStart w:id="0" w:name="_Hlk137563201"/>
      <w:r w:rsidRPr="00E11DA7">
        <w:rPr>
          <w:rFonts w:ascii="Calibri" w:eastAsia="Calibri" w:hAnsi="Calibri" w:cs="Calibri"/>
        </w:rPr>
        <w:t>Programul Regiunea Centru</w:t>
      </w:r>
    </w:p>
    <w:p w14:paraId="0A0880A1" w14:textId="4877DFA6" w:rsidR="003C2B68" w:rsidRPr="008758A2" w:rsidRDefault="003C2B68" w:rsidP="00E62729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E11DA7">
        <w:rPr>
          <w:rFonts w:ascii="Calibri" w:eastAsia="Calibri" w:hAnsi="Calibri" w:cs="Calibri"/>
        </w:rPr>
        <w:t xml:space="preserve">Prioritatea </w:t>
      </w:r>
      <w:r w:rsidR="00E11DA7" w:rsidRPr="00E11DA7">
        <w:rPr>
          <w:rFonts w:ascii="Calibri" w:eastAsia="Calibri" w:hAnsi="Calibri" w:cs="Calibri"/>
        </w:rPr>
        <w:t>9 – Asistență Tehnică</w:t>
      </w:r>
    </w:p>
    <w:p w14:paraId="656A5BCF" w14:textId="77777777" w:rsidR="00E11DA7" w:rsidRPr="00E11DA7" w:rsidRDefault="00E11DA7" w:rsidP="00E11DA7">
      <w:pPr>
        <w:pStyle w:val="Antet"/>
        <w:jc w:val="both"/>
        <w:rPr>
          <w:rFonts w:ascii="Calibri" w:eastAsia="Calibri" w:hAnsi="Calibri" w:cs="Calibri"/>
        </w:rPr>
      </w:pPr>
      <w:r w:rsidRPr="00E11DA7">
        <w:rPr>
          <w:rFonts w:ascii="Calibri" w:eastAsia="Calibri" w:hAnsi="Calibri" w:cs="Calibri"/>
        </w:rPr>
        <w:t>Apelul dedicat implementării pactului de integritate</w:t>
      </w:r>
    </w:p>
    <w:p w14:paraId="67B935B9" w14:textId="77777777" w:rsidR="003C2B68" w:rsidRPr="0016540B" w:rsidRDefault="003C2B68" w:rsidP="00E62729">
      <w:pPr>
        <w:pStyle w:val="Antet"/>
        <w:jc w:val="both"/>
        <w:rPr>
          <w:rFonts w:ascii="Calibri" w:eastAsia="Calibri" w:hAnsi="Calibri" w:cs="Calibri"/>
          <w:b/>
          <w:sz w:val="22"/>
          <w:szCs w:val="22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E42F15" w14:paraId="2F7CC209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74EE5BB" w14:textId="77777777" w:rsidR="00E8700E" w:rsidRPr="00E42F15" w:rsidRDefault="00E8700E" w:rsidP="00E11DA7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38D00383" w14:textId="77777777" w:rsidR="00E8700E" w:rsidRPr="00E42F15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1F23847F" w14:textId="77777777" w:rsidR="00296420" w:rsidRDefault="00296420" w:rsidP="0029642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309EAFB0" w14:textId="77777777" w:rsidR="00296420" w:rsidRPr="00E42F15" w:rsidRDefault="00296420" w:rsidP="0029642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52C6CB94" w14:textId="77777777" w:rsidR="00E8700E" w:rsidRPr="00E42F15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E42F15" w14:paraId="0DB5B55C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DA77EBC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E42F15" w14:paraId="1003707E" w14:textId="77777777" w:rsidTr="0017727E">
        <w:trPr>
          <w:trHeight w:val="1469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53B4" w14:textId="77777777"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E42F15" w14:paraId="523AD30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AC6EC97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6F52A5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C24C1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EE31DA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FB38D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C12066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049FAF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6EB0A6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7BB35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9CAF5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00153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5BF34B3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E8700E" w:rsidRPr="00E42F15" w14:paraId="25C8234B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355797E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228EA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9FEC0AE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0D327651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E8700E" w:rsidRPr="00E42F15" w14:paraId="4114DDD4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3F1CBD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26DBF3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3D0E8C5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7EB232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786FFD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1155C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88EF7BD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E8700E" w:rsidRPr="00E42F15" w14:paraId="58B8EA75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FC2F2CF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E9F7A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ECE45F0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5DEFAA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0C020A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B2777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A9E22A3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A3C492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907670A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E42F15" w14:paraId="5FB65A66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C08D0F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46320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4FA389E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5AEBD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115E31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71B6E1DB" w14:textId="77777777"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6EFF54D5" w14:textId="77777777" w:rsidR="00E8700E" w:rsidRDefault="00E8700E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tbl>
      <w:tblPr>
        <w:tblW w:w="1008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1666"/>
        <w:gridCol w:w="3226"/>
        <w:gridCol w:w="2283"/>
      </w:tblGrid>
      <w:tr w:rsidR="00E8700E" w:rsidRPr="00E42F15" w14:paraId="7AD468A0" w14:textId="77777777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10A7FC5" w14:textId="77777777" w:rsidR="00E8700E" w:rsidRPr="00E42F15" w:rsidRDefault="00E8700E" w:rsidP="00E11DA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</w:t>
            </w:r>
            <w:r w:rsidR="00296420" w:rsidRPr="00E42F15">
              <w:rPr>
                <w:rFonts w:ascii="Calibri" w:hAnsi="Calibri" w:cs="Calibri"/>
                <w:noProof w:val="0"/>
                <w:lang w:eastAsia="en-US"/>
              </w:rPr>
              <w:t xml:space="preserve">Datele de identificare a </w:t>
            </w:r>
            <w:r w:rsidR="00296420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E8700E" w:rsidRPr="00E42F15" w14:paraId="4CA2F29D" w14:textId="77777777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07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70"/>
            </w:tblGrid>
            <w:tr w:rsidR="00E8700E" w:rsidRPr="00E42F15" w14:paraId="628EA2A8" w14:textId="77777777" w:rsidTr="00E11DA7">
              <w:trPr>
                <w:trHeight w:val="1284"/>
              </w:trPr>
              <w:tc>
                <w:tcPr>
                  <w:tcW w:w="1007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3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398"/>
                  </w:tblGrid>
                  <w:tr w:rsidR="00E8700E" w:rsidRPr="00E42F15" w14:paraId="289EC941" w14:textId="77777777" w:rsidTr="00E11DA7">
                    <w:trPr>
                      <w:trHeight w:val="869"/>
                    </w:trPr>
                    <w:tc>
                      <w:tcPr>
                        <w:tcW w:w="93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BECDF1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4FEF6E4B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867"/>
                        </w:tblGrid>
                        <w:tr w:rsidR="00E8700E" w:rsidRPr="00E42F15" w14:paraId="1DB60A74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8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F67019F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BBBC7E0" w14:textId="77777777" w:rsidR="00E8700E" w:rsidRPr="00E42F15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5911"/>
                        </w:tblGrid>
                        <w:tr w:rsidR="00E8700E" w:rsidRPr="00E42F15" w14:paraId="11592048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591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DEFBE02" w14:textId="63C72DFE" w:rsidR="00E8700E" w:rsidRPr="00E11DA7" w:rsidRDefault="00E11DA7" w:rsidP="00E8700E">
                              <w:pPr>
                                <w:rPr>
                                  <w:rFonts w:asciiTheme="minorHAnsi" w:hAnsiTheme="minorHAnsi" w:cstheme="minorHAnsi"/>
                                  <w:noProof w:val="0"/>
                                  <w:lang w:eastAsia="ro-RO"/>
                                </w:rPr>
                              </w:pPr>
                              <w:r w:rsidRPr="00E11DA7">
                                <w:rPr>
                                  <w:rFonts w:asciiTheme="minorHAnsi" w:hAnsiTheme="minorHAnsi" w:cstheme="minorHAnsi"/>
                                </w:rPr>
                                <w:t>Programul Regiunea Centru 2021-2027</w:t>
                              </w:r>
                            </w:p>
                          </w:tc>
                        </w:tr>
                      </w:tbl>
                      <w:p w14:paraId="23381D8F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3AD2C1A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293"/>
                        </w:tblGrid>
                        <w:tr w:rsidR="00E8700E" w:rsidRPr="00E42F15" w14:paraId="5EA60F8F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29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25C012E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3AFD69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Prioritate de investiție</w:t>
                        </w:r>
                      </w:p>
                      <w:p w14:paraId="2BC81914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299"/>
                        </w:tblGrid>
                        <w:tr w:rsidR="00E8700E" w:rsidRPr="00E42F15" w14:paraId="069FECC7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29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676CCEA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04B3182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Acțiunea</w:t>
                        </w:r>
                        <w:r w:rsidR="00296420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/Intervenția</w:t>
                        </w:r>
                      </w:p>
                      <w:p w14:paraId="1FB7304E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51C4DF46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556"/>
                        </w:tblGrid>
                        <w:tr w:rsidR="00E8700E" w:rsidRPr="00E42F15" w14:paraId="5A04B475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5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8B67074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18BCDB1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6B5EA2F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6E9B9AC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E42F15" w14:paraId="1C5F3C75" w14:textId="77777777" w:rsidTr="00E11DA7">
              <w:trPr>
                <w:trHeight w:val="95"/>
              </w:trPr>
              <w:tc>
                <w:tcPr>
                  <w:tcW w:w="1007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2BEEF167" w14:textId="77777777" w:rsidR="001C5D22" w:rsidRDefault="001C5D22" w:rsidP="00296420">
                  <w:pPr>
                    <w:tabs>
                      <w:tab w:val="left" w:pos="9990"/>
                    </w:tabs>
                    <w:ind w:right="90"/>
                    <w:jc w:val="both"/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</w:pPr>
                </w:p>
                <w:p w14:paraId="2C7F0568" w14:textId="0B457CCB" w:rsidR="00296420" w:rsidRDefault="00296420" w:rsidP="00296420">
                  <w:pPr>
                    <w:tabs>
                      <w:tab w:val="left" w:pos="9990"/>
                    </w:tabs>
                    <w:ind w:right="90"/>
                    <w:jc w:val="both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  <w:t>C</w:t>
                  </w:r>
                  <w:r w:rsidRPr="00E42F15"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  <w:t>.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…………………………………………(numele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reprezentantului</w:t>
                  </w:r>
                  <w:r w:rsidR="00876674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legal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),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în calitate de reprezentant al .......................... (numele și statutul juridic al 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solicitant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ului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de finanțare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/partenerilor)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solicitant de finanțare 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pentru operațiunea menționată mai sus, la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……………………………………..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………………………(</w:t>
                  </w:r>
                  <w:r w:rsidRPr="00E42F15">
                    <w:rPr>
                      <w:rFonts w:ascii="Calibri" w:hAnsi="Calibri" w:cs="Calibri"/>
                      <w:i/>
                      <w:noProof w:val="0"/>
                      <w:lang w:eastAsia="en-US"/>
                    </w:rPr>
                    <w:t>numele Autorității de Management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),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sub sancțiunile aplicabile faptei de fals în declarații, declar că pentru achizițiile cuprinse în prezentul proiect TVA nu a fost și nu va fi solicitată la rambursare conform legației naționale în domeniul fiscal. </w:t>
                  </w:r>
                </w:p>
                <w:p w14:paraId="1FFF3349" w14:textId="77777777" w:rsidR="00296420" w:rsidRPr="00E42F15" w:rsidRDefault="00296420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C9F0C2E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641706DB" w14:textId="77777777" w:rsidTr="00296420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4249D4" w14:textId="77777777" w:rsidR="00296420" w:rsidRPr="00E42F15" w:rsidRDefault="00296420" w:rsidP="005B3B42">
            <w:pPr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0C5FD5F6" w14:textId="77777777" w:rsidTr="005B3B42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626EEC47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E42F15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 prenumele*):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4F23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3C7C868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E42F15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E42F15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601DB1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75925348" w14:textId="77777777" w:rsidTr="005B3B42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539FFCDB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4A21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8CB566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2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7C2A0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0991E539" w14:textId="77777777" w:rsidR="00B73711" w:rsidRDefault="00B73711" w:rsidP="006F726A">
      <w:pPr>
        <w:pStyle w:val="Titlu3"/>
        <w:rPr>
          <w:rFonts w:ascii="Calibri" w:hAnsi="Calibri" w:cs="Calibri"/>
          <w:color w:val="0070C0"/>
        </w:rPr>
      </w:pPr>
    </w:p>
    <w:p w14:paraId="3D137D1F" w14:textId="77777777" w:rsidR="00296420" w:rsidRDefault="00296420" w:rsidP="00296420"/>
    <w:p w14:paraId="2FB3D7B1" w14:textId="77777777" w:rsidR="00296420" w:rsidRDefault="00296420" w:rsidP="00296420"/>
    <w:p w14:paraId="21667B71" w14:textId="77777777" w:rsidR="00296420" w:rsidRDefault="00296420" w:rsidP="00296420"/>
    <w:p w14:paraId="739A653B" w14:textId="77777777" w:rsidR="00296420" w:rsidRDefault="00296420" w:rsidP="00296420"/>
    <w:p w14:paraId="052A77B5" w14:textId="77777777" w:rsidR="00296420" w:rsidRDefault="00296420" w:rsidP="00296420"/>
    <w:p w14:paraId="493F0430" w14:textId="77777777" w:rsidR="00296420" w:rsidRDefault="00296420" w:rsidP="00296420"/>
    <w:p w14:paraId="11909070" w14:textId="77777777" w:rsidR="00296420" w:rsidRDefault="00296420" w:rsidP="00296420"/>
    <w:p w14:paraId="7201DAD9" w14:textId="77777777" w:rsidR="00296420" w:rsidRDefault="00296420" w:rsidP="00296420"/>
    <w:p w14:paraId="5744DE04" w14:textId="77777777" w:rsidR="00E11DA7" w:rsidRDefault="00E11DA7" w:rsidP="00296420"/>
    <w:p w14:paraId="6F554946" w14:textId="77777777" w:rsidR="00E11DA7" w:rsidRDefault="00E11DA7" w:rsidP="00296420"/>
    <w:p w14:paraId="4647DBE9" w14:textId="77777777" w:rsidR="00E11DA7" w:rsidRDefault="00E11DA7" w:rsidP="00296420"/>
    <w:p w14:paraId="4C359F95" w14:textId="77777777" w:rsidR="00296420" w:rsidRDefault="00296420" w:rsidP="00296420"/>
    <w:p w14:paraId="4037EE92" w14:textId="77777777" w:rsidR="00296420" w:rsidRDefault="00296420" w:rsidP="00296420"/>
    <w:p w14:paraId="3CC82FE8" w14:textId="77777777" w:rsidR="00296420" w:rsidRDefault="00296420" w:rsidP="00296420"/>
    <w:p w14:paraId="66E29B17" w14:textId="77777777" w:rsidR="00296420" w:rsidRDefault="00296420" w:rsidP="00296420"/>
    <w:p w14:paraId="2972D58B" w14:textId="77777777" w:rsidR="001C5D22" w:rsidRDefault="001C5D22" w:rsidP="00296420"/>
    <w:p w14:paraId="33BC661B" w14:textId="77777777" w:rsidR="001C5D22" w:rsidRDefault="001C5D22" w:rsidP="00296420"/>
    <w:p w14:paraId="3F8A1B1E" w14:textId="77777777" w:rsidR="001C5D22" w:rsidRDefault="001C5D22" w:rsidP="00296420"/>
    <w:p w14:paraId="03E3F851" w14:textId="77777777" w:rsidR="001C5D22" w:rsidRDefault="001C5D22" w:rsidP="00296420"/>
    <w:p w14:paraId="064B6E63" w14:textId="77777777" w:rsidR="001C5D22" w:rsidRDefault="001C5D22" w:rsidP="00296420"/>
    <w:p w14:paraId="3F931053" w14:textId="77777777" w:rsidR="001C5D22" w:rsidRDefault="001C5D22" w:rsidP="00296420"/>
    <w:p w14:paraId="20C7FF39" w14:textId="77777777" w:rsidR="001C5D22" w:rsidRDefault="001C5D22" w:rsidP="00296420"/>
    <w:p w14:paraId="43402096" w14:textId="77777777" w:rsidR="001C5D22" w:rsidRDefault="001C5D22" w:rsidP="00296420"/>
    <w:p w14:paraId="378BD324" w14:textId="77777777" w:rsidR="001C5D22" w:rsidRDefault="001C5D22" w:rsidP="00296420"/>
    <w:p w14:paraId="1E64A9F5" w14:textId="77777777" w:rsidR="00296420" w:rsidRDefault="00296420" w:rsidP="00296420"/>
    <w:p w14:paraId="16D8E55D" w14:textId="77777777" w:rsidR="00296420" w:rsidRPr="00296420" w:rsidRDefault="00296420" w:rsidP="00296420">
      <w:r w:rsidRPr="00E42F15">
        <w:rPr>
          <w:rFonts w:ascii="Calibri" w:hAnsi="Calibri" w:cs="Calibri"/>
          <w:noProof w:val="0"/>
          <w:lang w:eastAsia="en-US"/>
        </w:rPr>
        <w:t>*) Se va completa de către reprezentantul legal al solicitantului.</w:t>
      </w:r>
    </w:p>
    <w:sectPr w:rsidR="00296420" w:rsidRPr="00296420" w:rsidSect="00AD67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5685C" w14:textId="77777777" w:rsidR="001741AE" w:rsidRDefault="001741AE">
      <w:r>
        <w:separator/>
      </w:r>
    </w:p>
  </w:endnote>
  <w:endnote w:type="continuationSeparator" w:id="0">
    <w:p w14:paraId="0C2E25C0" w14:textId="77777777" w:rsidR="001741AE" w:rsidRDefault="0017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D30EE" w14:textId="77777777" w:rsidR="00726C96" w:rsidRDefault="00726C9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56E6153" w14:textId="77777777">
      <w:trPr>
        <w:cantSplit/>
        <w:trHeight w:hRule="exact" w:val="340"/>
        <w:hidden/>
      </w:trPr>
      <w:tc>
        <w:tcPr>
          <w:tcW w:w="9210" w:type="dxa"/>
        </w:tcPr>
        <w:p w14:paraId="0350FFB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6988B32" w14:textId="77777777" w:rsidR="00F12E7F" w:rsidRDefault="006B7AAB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97EF212" wp14:editId="6619518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036687568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590F87" wp14:editId="17B5B61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478A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90F8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58B478A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184AFB" wp14:editId="0C014DD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79AE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184AF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ED79AE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14C01F" wp14:editId="1C1B3EE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9A6B6" w14:textId="77777777" w:rsidR="00F12E7F" w:rsidRPr="00E11DA7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663D6AE2" w14:textId="77777777" w:rsidR="00F12E7F" w:rsidRPr="00E11DA7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5D3A46F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14C01F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DB9A6B6" w14:textId="77777777" w:rsidR="00F12E7F" w:rsidRPr="00E11DA7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663D6AE2" w14:textId="77777777" w:rsidR="00F12E7F" w:rsidRPr="00E11DA7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5D3A46FA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5C47FA81" wp14:editId="50620C9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835881133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209FB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B3F12" w14:textId="77777777" w:rsidR="00072DDE" w:rsidRDefault="006B7AAB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588BCF7B" wp14:editId="06A38C4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147326952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4A7862" wp14:editId="02F91E9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DF11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4A786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8FDF112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A1782A3" wp14:editId="62FB83C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FF5A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1782A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A1FF5A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5FA5A1A" wp14:editId="505F933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8FB9A" w14:textId="77777777" w:rsidR="0009018B" w:rsidRPr="00E11DA7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7C091F8E" w14:textId="77777777" w:rsidR="0009018B" w:rsidRPr="00E11DA7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050C77E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FA5A1A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3E8FB9A" w14:textId="77777777" w:rsidR="0009018B" w:rsidRPr="00E11DA7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7C091F8E" w14:textId="77777777" w:rsidR="0009018B" w:rsidRPr="00E11DA7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050C77E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7D9FF49A" wp14:editId="7C77C4A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12959223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30B85" w14:textId="77777777" w:rsidR="001741AE" w:rsidRDefault="001741AE">
      <w:r>
        <w:separator/>
      </w:r>
    </w:p>
  </w:footnote>
  <w:footnote w:type="continuationSeparator" w:id="0">
    <w:p w14:paraId="4725D6DD" w14:textId="77777777" w:rsidR="001741AE" w:rsidRDefault="00174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BAB14" w14:textId="6C3F7171" w:rsidR="00726C96" w:rsidRDefault="006D531F">
    <w:pPr>
      <w:pStyle w:val="Antet"/>
    </w:pPr>
    <w:r>
      <w:pict w14:anchorId="28DAC8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6953985" o:spid="_x0000_s16386" type="#_x0000_t136" style="position:absolute;margin-left:0;margin-top:0;width:549.5pt;height:109.9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3C4CC" w14:textId="3C9434F0" w:rsidR="002B3BB9" w:rsidRPr="00851382" w:rsidRDefault="006D531F">
    <w:pPr>
      <w:pStyle w:val="Antet"/>
      <w:rPr>
        <w:color w:val="999999"/>
      </w:rPr>
    </w:pPr>
    <w:r>
      <w:pict w14:anchorId="5E6AA6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6953986" o:spid="_x0000_s16387" type="#_x0000_t136" style="position:absolute;margin-left:0;margin-top:0;width:549.5pt;height:109.9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6B7AAB"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ADAB3FD" wp14:editId="0337A9EF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06608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17044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DAB3FD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9C06608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5170445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29642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29642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14:paraId="3C51A4F8" w14:textId="77777777" w:rsidR="002B3BB9" w:rsidRDefault="002B3BB9"/>
  <w:p w14:paraId="23329649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AD65A" w14:textId="52210BB0" w:rsidR="002B3BB9" w:rsidRDefault="006D531F">
    <w:pPr>
      <w:pStyle w:val="Antet"/>
      <w:tabs>
        <w:tab w:val="clear" w:pos="4536"/>
        <w:tab w:val="clear" w:pos="9072"/>
        <w:tab w:val="left" w:pos="6473"/>
      </w:tabs>
    </w:pPr>
    <w:r>
      <w:pict w14:anchorId="3DD291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6953984" o:spid="_x0000_s16385" type="#_x0000_t136" style="position:absolute;margin-left:0;margin-top:0;width:549.5pt;height:109.9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6B7AAB"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553C2D1" wp14:editId="0965AF5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76137789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7AAB"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1D051153" wp14:editId="667659C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292468019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7AAB"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655EB261" wp14:editId="7CEE2EF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218215499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1657952176">
    <w:abstractNumId w:val="5"/>
  </w:num>
  <w:num w:numId="2" w16cid:durableId="1077164480">
    <w:abstractNumId w:val="4"/>
  </w:num>
  <w:num w:numId="3" w16cid:durableId="278533170">
    <w:abstractNumId w:val="3"/>
  </w:num>
  <w:num w:numId="4" w16cid:durableId="868614844">
    <w:abstractNumId w:val="10"/>
  </w:num>
  <w:num w:numId="5" w16cid:durableId="668557746">
    <w:abstractNumId w:val="0"/>
  </w:num>
  <w:num w:numId="6" w16cid:durableId="303974228">
    <w:abstractNumId w:val="9"/>
  </w:num>
  <w:num w:numId="7" w16cid:durableId="177893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8255794">
    <w:abstractNumId w:val="6"/>
  </w:num>
  <w:num w:numId="9" w16cid:durableId="149948696">
    <w:abstractNumId w:val="8"/>
  </w:num>
  <w:num w:numId="10" w16cid:durableId="250434831">
    <w:abstractNumId w:val="12"/>
  </w:num>
  <w:num w:numId="11" w16cid:durableId="350225327">
    <w:abstractNumId w:val="7"/>
  </w:num>
  <w:num w:numId="12" w16cid:durableId="2062752684">
    <w:abstractNumId w:val="11"/>
  </w:num>
  <w:num w:numId="13" w16cid:durableId="1539202353">
    <w:abstractNumId w:val="13"/>
  </w:num>
  <w:num w:numId="14" w16cid:durableId="676660561">
    <w:abstractNumId w:val="14"/>
  </w:num>
  <w:num w:numId="15" w16cid:durableId="354965122">
    <w:abstractNumId w:val="2"/>
  </w:num>
  <w:num w:numId="16" w16cid:durableId="263615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8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110896"/>
    <w:rsid w:val="00114571"/>
    <w:rsid w:val="001175F2"/>
    <w:rsid w:val="0012685D"/>
    <w:rsid w:val="00130ECB"/>
    <w:rsid w:val="001357F6"/>
    <w:rsid w:val="00141ED9"/>
    <w:rsid w:val="00144BFD"/>
    <w:rsid w:val="0016540B"/>
    <w:rsid w:val="001741AE"/>
    <w:rsid w:val="0017727E"/>
    <w:rsid w:val="00183F78"/>
    <w:rsid w:val="001C4BDF"/>
    <w:rsid w:val="001C5D22"/>
    <w:rsid w:val="001E3292"/>
    <w:rsid w:val="001E7D06"/>
    <w:rsid w:val="001F163E"/>
    <w:rsid w:val="00217202"/>
    <w:rsid w:val="00243C03"/>
    <w:rsid w:val="00243E78"/>
    <w:rsid w:val="00255002"/>
    <w:rsid w:val="002840F4"/>
    <w:rsid w:val="00296420"/>
    <w:rsid w:val="002B3BB9"/>
    <w:rsid w:val="002B53C9"/>
    <w:rsid w:val="002C46CD"/>
    <w:rsid w:val="002D01D0"/>
    <w:rsid w:val="002D230E"/>
    <w:rsid w:val="002D4D83"/>
    <w:rsid w:val="002E07E9"/>
    <w:rsid w:val="002F1246"/>
    <w:rsid w:val="00326DC2"/>
    <w:rsid w:val="00351F71"/>
    <w:rsid w:val="00376CFE"/>
    <w:rsid w:val="003C0CF4"/>
    <w:rsid w:val="003C2B68"/>
    <w:rsid w:val="003D494E"/>
    <w:rsid w:val="003E2E03"/>
    <w:rsid w:val="0041614F"/>
    <w:rsid w:val="00472B87"/>
    <w:rsid w:val="00474F02"/>
    <w:rsid w:val="00481FDD"/>
    <w:rsid w:val="00496348"/>
    <w:rsid w:val="004A380E"/>
    <w:rsid w:val="004C45ED"/>
    <w:rsid w:val="00523BEA"/>
    <w:rsid w:val="005266F7"/>
    <w:rsid w:val="00561F8E"/>
    <w:rsid w:val="00584A23"/>
    <w:rsid w:val="005A2511"/>
    <w:rsid w:val="005A6B00"/>
    <w:rsid w:val="005C21C9"/>
    <w:rsid w:val="005C7AFF"/>
    <w:rsid w:val="005E04A0"/>
    <w:rsid w:val="00612F96"/>
    <w:rsid w:val="0062600F"/>
    <w:rsid w:val="00627F0C"/>
    <w:rsid w:val="00643AC4"/>
    <w:rsid w:val="00644EA2"/>
    <w:rsid w:val="00660809"/>
    <w:rsid w:val="006759DF"/>
    <w:rsid w:val="0068161B"/>
    <w:rsid w:val="006A3CB0"/>
    <w:rsid w:val="006A4088"/>
    <w:rsid w:val="006B79B9"/>
    <w:rsid w:val="006B7AAB"/>
    <w:rsid w:val="006D531F"/>
    <w:rsid w:val="006F14B9"/>
    <w:rsid w:val="006F726A"/>
    <w:rsid w:val="007209E0"/>
    <w:rsid w:val="00726C96"/>
    <w:rsid w:val="00754551"/>
    <w:rsid w:val="00757A9D"/>
    <w:rsid w:val="00796354"/>
    <w:rsid w:val="007A69A6"/>
    <w:rsid w:val="007C403D"/>
    <w:rsid w:val="007D40F0"/>
    <w:rsid w:val="0082118F"/>
    <w:rsid w:val="00837EE4"/>
    <w:rsid w:val="00851382"/>
    <w:rsid w:val="008551AD"/>
    <w:rsid w:val="00855B0E"/>
    <w:rsid w:val="00862A3C"/>
    <w:rsid w:val="0087265A"/>
    <w:rsid w:val="008758A2"/>
    <w:rsid w:val="00876674"/>
    <w:rsid w:val="0088290B"/>
    <w:rsid w:val="008A7000"/>
    <w:rsid w:val="008C26CE"/>
    <w:rsid w:val="008E31C9"/>
    <w:rsid w:val="008E7688"/>
    <w:rsid w:val="008F1117"/>
    <w:rsid w:val="008F2F82"/>
    <w:rsid w:val="00927C4B"/>
    <w:rsid w:val="00936CF8"/>
    <w:rsid w:val="00945E4C"/>
    <w:rsid w:val="00950345"/>
    <w:rsid w:val="0095716B"/>
    <w:rsid w:val="00973F0D"/>
    <w:rsid w:val="009F711B"/>
    <w:rsid w:val="00A06DE4"/>
    <w:rsid w:val="00A2502F"/>
    <w:rsid w:val="00A4712A"/>
    <w:rsid w:val="00A82042"/>
    <w:rsid w:val="00A96492"/>
    <w:rsid w:val="00AB1EDA"/>
    <w:rsid w:val="00AB404A"/>
    <w:rsid w:val="00AD6770"/>
    <w:rsid w:val="00AE4990"/>
    <w:rsid w:val="00B15233"/>
    <w:rsid w:val="00B24E12"/>
    <w:rsid w:val="00B565C5"/>
    <w:rsid w:val="00B73711"/>
    <w:rsid w:val="00B920FA"/>
    <w:rsid w:val="00BA348C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20F33"/>
    <w:rsid w:val="00D22014"/>
    <w:rsid w:val="00D34391"/>
    <w:rsid w:val="00D63277"/>
    <w:rsid w:val="00D94812"/>
    <w:rsid w:val="00DB59B7"/>
    <w:rsid w:val="00DD113C"/>
    <w:rsid w:val="00E11DA7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B4E46"/>
    <w:rsid w:val="00EF25AA"/>
    <w:rsid w:val="00EF6CD7"/>
    <w:rsid w:val="00F12E7F"/>
    <w:rsid w:val="00F302EB"/>
    <w:rsid w:val="00F35E6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8"/>
    <o:shapelayout v:ext="edit">
      <o:idmap v:ext="edit" data="1"/>
    </o:shapelayout>
  </w:shapeDefaults>
  <w:decimalSymbol w:val="."/>
  <w:listSeparator w:val=","/>
  <w14:docId w14:val="76A132D3"/>
  <w15:chartTrackingRefBased/>
  <w15:docId w15:val="{FD647B97-2867-45A1-8BC4-DA6C9517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  <w:style w:type="paragraph" w:styleId="Revizuire">
    <w:name w:val="Revision"/>
    <w:hidden/>
    <w:uiPriority w:val="99"/>
    <w:semiHidden/>
    <w:rsid w:val="00AB404A"/>
    <w:rPr>
      <w:rFonts w:ascii="Arial Narrow" w:hAnsi="Arial Narrow"/>
      <w:noProof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130ECB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130EC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130ECB"/>
    <w:rPr>
      <w:rFonts w:ascii="Arial Narrow" w:hAnsi="Arial Narrow"/>
      <w:noProof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130EC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130ECB"/>
    <w:rPr>
      <w:rFonts w:ascii="Arial Narrow" w:hAnsi="Arial Narrow"/>
      <w:b/>
      <w:bCs/>
      <w:noProof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3AA50-C3BC-4625-A23C-B0422C0F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</TotalTime>
  <Pages>2</Pages>
  <Words>159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1546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 Scheau</cp:lastModifiedBy>
  <cp:revision>5</cp:revision>
  <cp:lastPrinted>2022-03-29T08:07:00Z</cp:lastPrinted>
  <dcterms:created xsi:type="dcterms:W3CDTF">2026-05-04T10:06:00Z</dcterms:created>
  <dcterms:modified xsi:type="dcterms:W3CDTF">2026-05-04T14:40:00Z</dcterms:modified>
</cp:coreProperties>
</file>